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390C77">
        <w:rPr>
          <w:b/>
          <w:i/>
          <w:noProof/>
          <w:sz w:val="28"/>
        </w:rPr>
        <w:t>0520</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A15BF9">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90C77" w:rsidP="003916B4">
            <w:pPr>
              <w:pStyle w:val="CRCoverPage"/>
              <w:spacing w:after="0"/>
              <w:jc w:val="center"/>
              <w:rPr>
                <w:noProof/>
              </w:rPr>
            </w:pPr>
            <w:r>
              <w:rPr>
                <w:b/>
                <w:noProof/>
                <w:sz w:val="28"/>
              </w:rPr>
              <w:t>0476</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A15BF9">
              <w:rPr>
                <w:b/>
                <w:noProof/>
                <w:sz w:val="28"/>
              </w:rPr>
              <w:t>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1556A" w:rsidP="002A6414">
            <w:pPr>
              <w:pStyle w:val="CRCoverPage"/>
              <w:spacing w:after="0"/>
              <w:ind w:left="100"/>
              <w:rPr>
                <w:noProof/>
              </w:rPr>
            </w:pPr>
            <w:r w:rsidRPr="0021556A">
              <w:rPr>
                <w:noProof/>
                <w:lang w:eastAsia="zh-CN"/>
              </w:rPr>
              <w:t>TT analysis for RedCap RRM TC 16.5.1.10 and 16.5.1.14 - OOS 2RX</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A15BF9">
              <w:rPr>
                <w:lang w:eastAsia="zh-CN"/>
              </w:rPr>
              <w:t xml:space="preserve">TT analysis for </w:t>
            </w:r>
            <w:r w:rsidR="00A15BF9" w:rsidRPr="00A15BF9">
              <w:rPr>
                <w:noProof/>
                <w:lang w:eastAsia="zh-CN"/>
              </w:rPr>
              <w:t xml:space="preserve">RedCap RRM TC </w:t>
            </w:r>
            <w:r w:rsidR="0021556A" w:rsidRPr="0021556A">
              <w:rPr>
                <w:noProof/>
                <w:lang w:eastAsia="zh-CN"/>
              </w:rPr>
              <w:t>16.5.1.10 and 16.5.1.14</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A15BF9" w:rsidP="00203FB5">
            <w:pPr>
              <w:pStyle w:val="CRCoverPage"/>
              <w:numPr>
                <w:ilvl w:val="0"/>
                <w:numId w:val="15"/>
              </w:numPr>
              <w:spacing w:after="0"/>
              <w:rPr>
                <w:lang w:eastAsia="ja-JP"/>
              </w:rPr>
            </w:pPr>
            <w:r>
              <w:rPr>
                <w:lang w:eastAsia="zh-CN"/>
              </w:rPr>
              <w:t xml:space="preserve">TT analysis for </w:t>
            </w:r>
            <w:r w:rsidRPr="00A15BF9">
              <w:rPr>
                <w:noProof/>
                <w:lang w:eastAsia="zh-CN"/>
              </w:rPr>
              <w:t xml:space="preserve">RedCap RRM TC </w:t>
            </w:r>
            <w:r w:rsidR="0021556A" w:rsidRPr="0021556A">
              <w:rPr>
                <w:noProof/>
                <w:lang w:eastAsia="zh-CN"/>
              </w:rPr>
              <w:t>16.5.1.10 and 16.5.1.14</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1556A" w:rsidP="00895DFD">
            <w:pPr>
              <w:pStyle w:val="CRCoverPage"/>
              <w:spacing w:after="0"/>
              <w:ind w:left="100"/>
              <w:rPr>
                <w:noProof/>
                <w:lang w:eastAsia="zh-CN"/>
              </w:rPr>
            </w:pPr>
            <w:r>
              <w:rPr>
                <w:noProof/>
                <w:lang w:eastAsia="zh-CN"/>
              </w:rPr>
              <w:t>8</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C37F3B" w:rsidP="00A15BF9">
            <w:pPr>
              <w:pStyle w:val="CRCoverPage"/>
              <w:spacing w:after="0"/>
              <w:ind w:left="99"/>
              <w:rPr>
                <w:noProof/>
              </w:rPr>
            </w:pPr>
            <w:bookmarkStart w:id="1" w:name="_GoBack"/>
            <w:r>
              <w:rPr>
                <w:noProof/>
              </w:rPr>
              <w:t>TS 38.533 CR 217</w:t>
            </w:r>
            <w:r>
              <w:rPr>
                <w:noProof/>
              </w:rPr>
              <w:t>9</w:t>
            </w:r>
            <w:r>
              <w:rPr>
                <w:noProof/>
                <w:lang w:eastAsia="zh-CN"/>
              </w:rPr>
              <w:t>,21</w:t>
            </w:r>
            <w:r>
              <w:rPr>
                <w:noProof/>
                <w:lang w:eastAsia="zh-CN"/>
              </w:rPr>
              <w:t>83</w:t>
            </w:r>
            <w:r>
              <w:rPr>
                <w:noProof/>
                <w:lang w:eastAsia="zh-CN"/>
              </w:rPr>
              <w:t>,</w:t>
            </w:r>
            <w:r>
              <w:rPr>
                <w:noProof/>
              </w:rPr>
              <w:t>2226</w:t>
            </w:r>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A15BF9" w:rsidRPr="00415567" w:rsidRDefault="00A15BF9" w:rsidP="00A15BF9">
      <w:r w:rsidRPr="00415567">
        <w:t>Add the following attached .zip file to TR 38.903</w:t>
      </w:r>
      <w:r>
        <w:t xml:space="preserve"> </w:t>
      </w:r>
      <w:r>
        <w:rPr>
          <w:rFonts w:hint="eastAsia"/>
          <w:lang w:eastAsia="zh-CN"/>
        </w:rPr>
        <w:t>attachment</w:t>
      </w:r>
      <w:r w:rsidRPr="00415567">
        <w:t>:</w:t>
      </w:r>
    </w:p>
    <w:p w:rsidR="00A15BF9" w:rsidRDefault="00A15BF9" w:rsidP="00A15BF9">
      <w:r w:rsidRPr="00415567">
        <w:t>"</w:t>
      </w:r>
      <w:r w:rsidR="0021556A" w:rsidRPr="009709C5">
        <w:t>38.533 4.5.1.1+4.5.1.3+6.5.1.1+6.5.1.3 TT</w:t>
      </w:r>
      <w:r w:rsidR="0021556A" w:rsidRPr="005E4792">
        <w:t xml:space="preserve"> </w:t>
      </w:r>
      <w:r w:rsidR="0021556A" w:rsidRPr="005E4792">
        <w:rPr>
          <w:rFonts w:hint="eastAsia"/>
          <w:lang w:eastAsia="zh-CN"/>
        </w:rPr>
        <w:t>v</w:t>
      </w:r>
      <w:r w:rsidR="0021556A">
        <w:rPr>
          <w:lang w:eastAsia="zh-CN"/>
        </w:rPr>
        <w:t>4</w:t>
      </w:r>
      <w:r w:rsidR="0021556A" w:rsidRPr="009709C5">
        <w:t>.zip</w:t>
      </w:r>
      <w:r w:rsidR="0021556A" w:rsidRPr="00415567">
        <w:t xml:space="preserve"> </w:t>
      </w:r>
      <w:r w:rsidRPr="00415567">
        <w:t>"</w:t>
      </w:r>
    </w:p>
    <w:p w:rsidR="00A15BF9" w:rsidRDefault="00A15BF9" w:rsidP="00A15BF9">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A15BF9" w:rsidRPr="00A15BF9" w:rsidRDefault="00A15BF9" w:rsidP="00A15BF9">
      <w:r>
        <w:rPr>
          <w:lang w:eastAsia="zh-CN"/>
        </w:rPr>
        <w:t>“</w:t>
      </w:r>
      <w:r w:rsidR="0021556A" w:rsidRPr="009709C5">
        <w:t>38.533 4.5.1.1+4.5.1.3+6.5.1.1+6.5.1.3 TT</w:t>
      </w:r>
      <w:r w:rsidR="0021556A" w:rsidRPr="005E4792">
        <w:t xml:space="preserve"> </w:t>
      </w:r>
      <w:r w:rsidR="0021556A" w:rsidRPr="005E4792">
        <w:rPr>
          <w:rFonts w:hint="eastAsia"/>
          <w:lang w:eastAsia="zh-CN"/>
        </w:rPr>
        <w:t>v</w:t>
      </w:r>
      <w:r w:rsidR="0021556A">
        <w:rPr>
          <w:lang w:eastAsia="zh-CN"/>
        </w:rPr>
        <w:t>3</w:t>
      </w:r>
      <w:r w:rsidR="0021556A" w:rsidRPr="009709C5">
        <w:t>.zip</w:t>
      </w:r>
      <w:r>
        <w:rPr>
          <w:lang w:eastAsia="zh-CN"/>
        </w:rPr>
        <w:t>”</w:t>
      </w:r>
    </w:p>
    <w:p w:rsidR="00A15BF9" w:rsidRPr="00A15BF9" w:rsidRDefault="00203FB5" w:rsidP="008F1A8E">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A15BF9" w:rsidRPr="00A15B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087A" w:rsidRDefault="0092087A">
      <w:r>
        <w:separator/>
      </w:r>
    </w:p>
  </w:endnote>
  <w:endnote w:type="continuationSeparator" w:id="0">
    <w:p w:rsidR="0092087A" w:rsidRDefault="0092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087A" w:rsidRDefault="0092087A">
      <w:r>
        <w:separator/>
      </w:r>
    </w:p>
  </w:footnote>
  <w:footnote w:type="continuationSeparator" w:id="0">
    <w:p w:rsidR="0092087A" w:rsidRDefault="00920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5BF9" w:rsidRDefault="00A15B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5451"/>
    <w:rsid w:val="00390C77"/>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84BE9"/>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1A8E"/>
    <w:rsid w:val="008F3789"/>
    <w:rsid w:val="008F3A2E"/>
    <w:rsid w:val="008F686C"/>
    <w:rsid w:val="008F68F0"/>
    <w:rsid w:val="009148DE"/>
    <w:rsid w:val="00920743"/>
    <w:rsid w:val="0092087A"/>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15BF9"/>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F3B"/>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756DB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103EF7-4FB2-4D00-83ED-FB3BA5888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2</Pages>
  <Words>344</Words>
  <Characters>1961</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2022-08-22T02:54:00Z</dcterms:created>
  <dcterms:modified xsi:type="dcterms:W3CDTF">2023-02-16T15:36:00Z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(3)g1uqh3/cODQrMIOHp+cOjdV5wW70r4sP6cTehrfOpkqTzAbXg4dsWatLhvVd/7On1Q737UG3
yfPRX7hKE1hNyjtZN9g1csLA1oTVW8fzIVhy4AfMUTusjWfOMcdpjyyrJVpYqsQZXQvxrM+q
a/h5FhNrKZNA/MGWIMTeYwV5/u/uY3MET4X0xDmcneykxChFcCtnIK6PBzqdR7dHa7OL2xfq
7DkqpoiAQtVrPEvOaf</vt:lpwstr>
  </property>
  <property fmtid="{D5CDD505-2E9C-101B-9397-08002B2CF9AE}" pid="22" name="_2015_ms_pID_7253431">
    <vt:lpwstr>DvT0PJrfiway+vcRG8fhvKvAw1RYdzG6gU5FG4kdzOccM6SmyyquBL
2nmVGX90caoBfSvPhqsO2qLE4qo9Up3JYkVpE+mQ6ucnTPvSNi3v7CHbN2CTPpAqaXwJwJ3D
gc8xxGrDZnrEUSKQBrAtT7y+254K8BpDS2nphAzjZtdb9ZnzyQgS5AZwenpGsduBZZG3H8ZV
oaE2e0ZPTJfR25IackR5IeQ7DaavtJHoDMe3</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1676561753</vt:lpwstr>
  </property>
</Properties>
</file>